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Blackpool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Blackpool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Blackpool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Blackpool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Blackpool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Blackpool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Blackpool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Blackpool is estimated to be </w:t>
      </w:r>
      <w:r w:rsidRPr="00773DF7">
        <w:rPr>
          <w:rFonts w:ascii="Libre Franklin Light" w:eastAsia="Times New Roman" w:hAnsi="Libre Franklin Light" w:cs="Calibri Light"/>
          <w:b/>
          <w:bCs/>
          <w:color w:val="C45911" w:themeColor="accent2" w:themeShade="BF"/>
        </w:rPr>
        <w:t xml:space="preserve">£2,808,151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Blackpool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Blackpool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ckpoo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Blackpool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ckpoo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Blackpool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Blackpool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ckpoo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Blackpool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13.0%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Blackpool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Blackpool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Blackpool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Blackpool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Blackpool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£2,808,151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Blackpool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£45,740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£945,933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£67,763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£19,058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£34,940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£1,694,717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£2,808,151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Blackpool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Blackpool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Blackpool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Blackpool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Blackpool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Blackpool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Blackpool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Blackpool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F9C7417-2BEB-4304-971E-93D3E40E762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